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C3913" w14:textId="77777777" w:rsidR="00821999" w:rsidRDefault="00821999" w:rsidP="008219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RADCLYFF</w:t>
      </w:r>
      <w:r>
        <w:rPr>
          <w:rFonts w:ascii="Times New Roman" w:hAnsi="Times New Roman" w:cs="Times New Roman"/>
        </w:rPr>
        <w:t xml:space="preserve">       (fl.1483)</w:t>
      </w:r>
    </w:p>
    <w:p w14:paraId="34966053" w14:textId="77777777" w:rsidR="00821999" w:rsidRDefault="00821999" w:rsidP="008219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 Bolton, near Bradford, West Riding of Yorkshire. Gentleman.</w:t>
      </w:r>
    </w:p>
    <w:p w14:paraId="07FA2281" w14:textId="77777777" w:rsidR="00821999" w:rsidRDefault="00821999" w:rsidP="00821999">
      <w:pPr>
        <w:rPr>
          <w:rFonts w:ascii="Times New Roman" w:hAnsi="Times New Roman" w:cs="Times New Roman"/>
        </w:rPr>
      </w:pPr>
    </w:p>
    <w:p w14:paraId="220A53E1" w14:textId="77777777" w:rsidR="00821999" w:rsidRDefault="00821999" w:rsidP="00821999">
      <w:pPr>
        <w:rPr>
          <w:rFonts w:ascii="Times New Roman" w:hAnsi="Times New Roman" w:cs="Times New Roman"/>
        </w:rPr>
      </w:pPr>
    </w:p>
    <w:p w14:paraId="0140AE3E" w14:textId="77777777" w:rsidR="00821999" w:rsidRDefault="00821999" w:rsidP="008219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William Copley(q.v.) brought a plaint of debt against him, Thomas</w:t>
      </w:r>
    </w:p>
    <w:p w14:paraId="29692949" w14:textId="77777777" w:rsidR="00821999" w:rsidRDefault="00821999" w:rsidP="008219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Crofte</w:t>
      </w:r>
      <w:proofErr w:type="spellEnd"/>
      <w:r>
        <w:rPr>
          <w:rFonts w:ascii="Times New Roman" w:hAnsi="Times New Roman" w:cs="Times New Roman"/>
        </w:rPr>
        <w:t xml:space="preserve"> of Idle, near Bradford(q.v.), William Thornton of Allerton, near </w:t>
      </w:r>
    </w:p>
    <w:p w14:paraId="4261A82B" w14:textId="77777777" w:rsidR="00821999" w:rsidRDefault="00821999" w:rsidP="00821999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Bradford(q.v.) and Robert </w:t>
      </w:r>
      <w:proofErr w:type="spellStart"/>
      <w:r>
        <w:rPr>
          <w:rFonts w:ascii="Times New Roman" w:hAnsi="Times New Roman" w:cs="Times New Roman"/>
        </w:rPr>
        <w:t>Radclyff</w:t>
      </w:r>
      <w:proofErr w:type="spellEnd"/>
      <w:r>
        <w:rPr>
          <w:rFonts w:ascii="Times New Roman" w:hAnsi="Times New Roman" w:cs="Times New Roman"/>
        </w:rPr>
        <w:t xml:space="preserve"> of Bolton near Bradford(q.v.).</w:t>
      </w:r>
    </w:p>
    <w:p w14:paraId="377D4603" w14:textId="77777777" w:rsidR="00821999" w:rsidRDefault="00821999" w:rsidP="008219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BF3AEB7" w14:textId="77777777" w:rsidR="00821999" w:rsidRDefault="00821999" w:rsidP="00821999">
      <w:pPr>
        <w:rPr>
          <w:rFonts w:ascii="Times New Roman" w:hAnsi="Times New Roman" w:cs="Times New Roman"/>
        </w:rPr>
      </w:pPr>
    </w:p>
    <w:p w14:paraId="2E828337" w14:textId="77777777" w:rsidR="00821999" w:rsidRDefault="00821999" w:rsidP="00821999">
      <w:pPr>
        <w:rPr>
          <w:rFonts w:ascii="Times New Roman" w:hAnsi="Times New Roman" w:cs="Times New Roman"/>
        </w:rPr>
      </w:pPr>
    </w:p>
    <w:p w14:paraId="5FF09B90" w14:textId="77777777" w:rsidR="00821999" w:rsidRDefault="00821999" w:rsidP="008219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September 2019</w:t>
      </w:r>
    </w:p>
    <w:p w14:paraId="2E47CF4D" w14:textId="77777777" w:rsidR="006B2F86" w:rsidRPr="00E71FC3" w:rsidRDefault="0082199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2D83B" w14:textId="77777777" w:rsidR="00821999" w:rsidRDefault="00821999" w:rsidP="00E71FC3">
      <w:r>
        <w:separator/>
      </w:r>
    </w:p>
  </w:endnote>
  <w:endnote w:type="continuationSeparator" w:id="0">
    <w:p w14:paraId="18405324" w14:textId="77777777" w:rsidR="00821999" w:rsidRDefault="0082199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9894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87FD0" w14:textId="77777777" w:rsidR="00821999" w:rsidRDefault="00821999" w:rsidP="00E71FC3">
      <w:r>
        <w:separator/>
      </w:r>
    </w:p>
  </w:footnote>
  <w:footnote w:type="continuationSeparator" w:id="0">
    <w:p w14:paraId="058989C2" w14:textId="77777777" w:rsidR="00821999" w:rsidRDefault="0082199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99"/>
    <w:rsid w:val="001A7C09"/>
    <w:rsid w:val="00577BD5"/>
    <w:rsid w:val="00656CBA"/>
    <w:rsid w:val="006A1F77"/>
    <w:rsid w:val="00733BE7"/>
    <w:rsid w:val="0082199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40C9B"/>
  <w15:chartTrackingRefBased/>
  <w15:docId w15:val="{79868A1A-FCDA-4018-8539-534E0B18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2199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2019-10-04T20:25:00Z</dcterms:created>
  <dcterms:modified xsi:type="dcterms:W3CDTF">2019-10-04T20:26:00Z</dcterms:modified>
</cp:coreProperties>
</file>